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52777B" w:rsidRPr="00E81227" w:rsidRDefault="0061322A" w:rsidP="00F7751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="0052777B"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 w:rsidR="0052777B"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52777B"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Борській Галині Василівні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Борській Галині Василівні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Борській Галині Василівні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1,58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Борській Галині Василівні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1,58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lastRenderedPageBreak/>
        <w:drawing>
          <wp:inline distT="0" distB="0" distL="0" distR="0" wp14:anchorId="12CA85AD" wp14:editId="7E76FDE8">
            <wp:extent cx="428625" cy="609600"/>
            <wp:effectExtent l="0" t="0" r="9525" b="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Лозі Степану Йосиповичу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Лозі Степану Йосиповичу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Лозі Степану Йосиповичу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1,23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Лозі Степану Йосиповичу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1,23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3" name="Рисунок 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Жук Марії Іванівні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Жук Марії Іванівні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Жук Марії Іванівні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1,54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Жук Марії Іванівні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1,54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4" name="Рисунок 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Колібек Катерині Андріївні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Колібек Катерині Андріївні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Колібек Катерині Андріївні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1,7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Колібек Катерині Андріївні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1,7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5" name="Рисунок 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Федюк Дарії Іванівні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Федюк Дарії Іванівні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Федюк Дарії Іванівні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1,65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Федюк Дарії Іванівні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1,65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6" name="Рисунок 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Дяченко Людмилі Володимирівні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Дяченко Людмилі Володимирівні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Дяченко Людмилі Володимирівні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1,82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Дяченко Людмилі Володимирівні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1,82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7" name="Рисунок 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Козак Ганні Михайлівні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Козак Ганні Михайлівні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Козак Ганні Михайлівні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1,59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Козак Ганні Михайлівні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1,59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9" name="Рисунок 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Алексевичу Степану Йосифовичу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Алексевичу Степану Йосифовичу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Алексевичу Степану Йосифовичу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2,42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Алексевичу Степану Йосифовичу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2,42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0" name="Рисунок 1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Ганусич Любові Петрівні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Ганусич Любові Петрівні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Ганусич Любові Петрівні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0,97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Ганусич Любові Петрівні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0,97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1" name="Рисунок 1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Андрусишин Любові Романівні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Андрусишин Любові Романівні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Андрусишин Любові Романівні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0,89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Андрусишин Любові Романівні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0,89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2" name="Рисунок 1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Дутці Володимиру Володимировичу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Дутці Володимиру Володимировичу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Дутці Володимиру Володимировичу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2,37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Дутці Володимиру Володимировичу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2,37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0927C3">
          <w:pgSz w:w="11906" w:h="16838"/>
          <w:pgMar w:top="258" w:right="850" w:bottom="284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3" name="Рисунок 1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Мурському Михайлу Андрійовичу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Мурському Михайлу Андрійовичу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Мурському Михайлу Андрійовичу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1,43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Мурському Михайлу Андрійовичу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1,43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4" name="Рисунок 1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Содомі Ірині Федорівні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Содомі Ірині Федорівні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Содомі Ірині Федорівні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1,55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Содомі Ірині Федорівні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1,55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5" name="Рисунок 1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Галамай Вірі Григорівні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Галамай Вірі Григорівні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Галамай Вірі Григорівні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1,25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Галамай Вірі Григорівні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1,25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6" name="Рисунок 1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Морміль Марії Володимирівні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Морміль Марії Володимирівні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Морміль Марії Володимирівні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1,11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Морміль Марії Володимирівні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1,11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7" name="Рисунок 1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Бень Марії Федорівні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Бень Марії Федорівні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Бень Марії Федорівні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0,8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Бень Марії Федорівні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0,8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8" name="Рисунок 1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Гавришку Василю Володимировичу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Гавришку Василю Володимировичу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Гавришку Василю Володимировичу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2,12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Гавришку Василю Володимировичу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2,12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0927C3">
          <w:pgSz w:w="11906" w:h="16838"/>
          <w:pgMar w:top="258" w:right="850" w:bottom="284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9" name="Рисунок 1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Селедець Марії Яківні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Селедець Марії Яківні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Селедець Марії Яківні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1,70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Селедець Марії Яківні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1,70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20" name="Рисунок 20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2777B" w:rsidRPr="005D43DB" w:rsidRDefault="0052777B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2777B" w:rsidRPr="00DF60E8" w:rsidRDefault="0052777B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2777B" w:rsidRPr="000F0405" w:rsidRDefault="0052777B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Заліпському Михайлу Йосиповичу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B63547">
        <w:rPr>
          <w:rFonts w:ascii="Century" w:hAnsi="Century"/>
          <w:noProof/>
          <w:sz w:val="26"/>
          <w:szCs w:val="26"/>
          <w:lang w:val="uk-UA"/>
        </w:rPr>
        <w:t>Заліпському Михайлу Йосиповичу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52777B" w:rsidRPr="00E81227" w:rsidRDefault="0052777B" w:rsidP="00F7751D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Заліпському Михайлу Йосиповичу</w:t>
      </w:r>
      <w:r w:rsidRPr="00E81227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1,9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Заліпському Михайлу Йосиповичу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1,9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2777B" w:rsidRPr="00E81227" w:rsidRDefault="0052777B" w:rsidP="00F7751D">
      <w:pPr>
        <w:jc w:val="both"/>
        <w:rPr>
          <w:rFonts w:ascii="Century" w:hAnsi="Century"/>
          <w:sz w:val="26"/>
          <w:szCs w:val="26"/>
          <w:lang w:val="uk-UA"/>
        </w:rPr>
      </w:pPr>
    </w:p>
    <w:p w:rsidR="0052777B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  <w:sectPr w:rsidR="0052777B" w:rsidSect="0052777B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0927C3" w:rsidRPr="005D43DB" w:rsidRDefault="000927C3" w:rsidP="000927C3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17BFA3D" wp14:editId="2C3BCB81">
            <wp:extent cx="428625" cy="609600"/>
            <wp:effectExtent l="0" t="0" r="9525" b="0"/>
            <wp:docPr id="21" name="Рисунок 2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7C3" w:rsidRPr="005D43DB" w:rsidRDefault="000927C3" w:rsidP="000927C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0927C3" w:rsidRPr="005D43DB" w:rsidRDefault="000927C3" w:rsidP="000927C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927C3" w:rsidRPr="005D43DB" w:rsidRDefault="000927C3" w:rsidP="000927C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927C3" w:rsidRPr="00DF60E8" w:rsidRDefault="000927C3" w:rsidP="000927C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B63547">
        <w:rPr>
          <w:rFonts w:ascii="Century" w:hAnsi="Century"/>
          <w:b/>
          <w:noProof/>
          <w:sz w:val="28"/>
          <w:szCs w:val="28"/>
          <w:lang w:val="uk-UA"/>
        </w:rPr>
        <w:t>28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927C3" w:rsidRPr="000F0405" w:rsidRDefault="000927C3" w:rsidP="000927C3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B63547">
        <w:rPr>
          <w:rFonts w:ascii="Century" w:hAnsi="Century"/>
          <w:b/>
          <w:noProof/>
          <w:sz w:val="32"/>
          <w:szCs w:val="36"/>
          <w:lang w:val="uk-UA"/>
        </w:rPr>
        <w:t>ПРОЕКТ</w:t>
      </w:r>
    </w:p>
    <w:p w:rsidR="0061322A" w:rsidRPr="00E81227" w:rsidRDefault="0061322A" w:rsidP="0061322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0927C3" w:rsidRPr="00E81227" w:rsidRDefault="000927C3" w:rsidP="000927C3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GoBack"/>
      <w:bookmarkEnd w:id="0"/>
    </w:p>
    <w:p w:rsidR="000927C3" w:rsidRPr="00E81227" w:rsidRDefault="000927C3" w:rsidP="000927C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>
        <w:rPr>
          <w:rFonts w:ascii="Century" w:hAnsi="Century"/>
          <w:b/>
          <w:noProof/>
          <w:sz w:val="26"/>
          <w:szCs w:val="26"/>
          <w:lang w:val="uk-UA"/>
        </w:rPr>
        <w:t>Кузьмі Мирославі Мирославівні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b/>
          <w:noProof/>
          <w:sz w:val="26"/>
          <w:szCs w:val="26"/>
          <w:lang w:val="uk-UA"/>
        </w:rPr>
        <w:t>на території Городоцької міської ради</w:t>
      </w:r>
    </w:p>
    <w:p w:rsidR="000927C3" w:rsidRPr="00E81227" w:rsidRDefault="000927C3" w:rsidP="000927C3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927C3" w:rsidRPr="00E81227" w:rsidRDefault="000927C3" w:rsidP="000927C3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Розглянувши заяву, про надання дозволу </w:t>
      </w:r>
      <w:r w:rsidRPr="000927C3">
        <w:rPr>
          <w:rFonts w:ascii="Century" w:hAnsi="Century"/>
          <w:noProof/>
          <w:sz w:val="26"/>
          <w:szCs w:val="26"/>
          <w:lang w:val="uk-UA"/>
        </w:rPr>
        <w:t>Кузьмі Мирославі Мирославівні</w:t>
      </w:r>
      <w:r w:rsidRPr="000927C3"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E81227">
        <w:rPr>
          <w:rFonts w:ascii="Century" w:hAnsi="Century"/>
          <w:sz w:val="26"/>
          <w:szCs w:val="26"/>
          <w:lang w:val="uk-UA"/>
        </w:rPr>
        <w:t xml:space="preserve">керуючись ст.ст. 12, 25, 81, 116,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рада,-</w:t>
      </w:r>
    </w:p>
    <w:p w:rsidR="000927C3" w:rsidRPr="00E81227" w:rsidRDefault="000927C3" w:rsidP="000927C3">
      <w:pPr>
        <w:jc w:val="center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927C3" w:rsidRPr="00E81227" w:rsidRDefault="000927C3" w:rsidP="000927C3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1. </w:t>
      </w:r>
      <w:r>
        <w:rPr>
          <w:rFonts w:ascii="Century" w:hAnsi="Century"/>
          <w:sz w:val="26"/>
          <w:szCs w:val="26"/>
          <w:lang w:val="uk-UA"/>
        </w:rPr>
        <w:t>Над</w:t>
      </w:r>
      <w:r w:rsidRPr="00E81227">
        <w:rPr>
          <w:rFonts w:ascii="Century" w:hAnsi="Century"/>
          <w:sz w:val="26"/>
          <w:szCs w:val="26"/>
          <w:lang w:val="uk-UA"/>
        </w:rPr>
        <w:t xml:space="preserve">ати дозвіл </w:t>
      </w:r>
      <w:r>
        <w:rPr>
          <w:rFonts w:ascii="Century" w:hAnsi="Century"/>
          <w:b/>
          <w:noProof/>
          <w:sz w:val="26"/>
          <w:szCs w:val="26"/>
          <w:lang w:val="uk-UA"/>
        </w:rPr>
        <w:t>Кузьмі Мирославі Мирославівні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E81227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</w:t>
      </w:r>
      <w:r>
        <w:rPr>
          <w:rFonts w:ascii="Century" w:hAnsi="Century"/>
          <w:noProof/>
          <w:sz w:val="26"/>
          <w:szCs w:val="26"/>
          <w:lang w:val="uk-UA"/>
        </w:rPr>
        <w:t>23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927C3" w:rsidRPr="00E81227" w:rsidRDefault="000927C3" w:rsidP="000927C3">
      <w:pPr>
        <w:pStyle w:val="a5"/>
        <w:ind w:left="0"/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2. </w:t>
      </w:r>
      <w:r>
        <w:rPr>
          <w:rFonts w:ascii="Century" w:hAnsi="Century"/>
          <w:b/>
          <w:noProof/>
          <w:sz w:val="26"/>
          <w:szCs w:val="26"/>
          <w:lang w:val="uk-UA"/>
        </w:rPr>
        <w:t>Кузьмі Мирославі Мирославівні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</w:t>
      </w:r>
      <w:r w:rsidRPr="00B63547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sz w:val="26"/>
          <w:szCs w:val="26"/>
          <w:lang w:val="uk-UA"/>
        </w:rPr>
        <w:t xml:space="preserve">площею </w:t>
      </w:r>
      <w:r w:rsidRPr="00B63547">
        <w:rPr>
          <w:rFonts w:ascii="Century" w:hAnsi="Century"/>
          <w:noProof/>
          <w:sz w:val="26"/>
          <w:szCs w:val="26"/>
          <w:lang w:val="uk-UA"/>
        </w:rPr>
        <w:t>1,</w:t>
      </w:r>
      <w:r>
        <w:rPr>
          <w:rFonts w:ascii="Century" w:hAnsi="Century"/>
          <w:noProof/>
          <w:sz w:val="26"/>
          <w:szCs w:val="26"/>
          <w:lang w:val="uk-UA"/>
        </w:rPr>
        <w:t>23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умовних кадастрових гектари</w:t>
      </w:r>
      <w:r w:rsidRPr="00E81227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B63547"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E8122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927C3" w:rsidRPr="00E81227" w:rsidRDefault="000927C3" w:rsidP="000927C3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>3.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0927C3" w:rsidRPr="00E81227" w:rsidRDefault="000927C3" w:rsidP="000927C3">
      <w:pPr>
        <w:jc w:val="both"/>
        <w:rPr>
          <w:rFonts w:ascii="Century" w:hAnsi="Century"/>
          <w:sz w:val="26"/>
          <w:szCs w:val="26"/>
          <w:lang w:val="uk-UA"/>
        </w:rPr>
      </w:pPr>
      <w:r w:rsidRPr="00E81227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E81227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927C3" w:rsidRPr="00E81227" w:rsidRDefault="000927C3" w:rsidP="000927C3">
      <w:pPr>
        <w:jc w:val="both"/>
        <w:rPr>
          <w:rFonts w:ascii="Century" w:hAnsi="Century"/>
          <w:sz w:val="26"/>
          <w:szCs w:val="26"/>
          <w:lang w:val="uk-UA"/>
        </w:rPr>
      </w:pPr>
    </w:p>
    <w:p w:rsidR="000927C3" w:rsidRDefault="000927C3" w:rsidP="000927C3">
      <w:pPr>
        <w:jc w:val="both"/>
        <w:rPr>
          <w:rFonts w:ascii="Century" w:hAnsi="Century"/>
          <w:b/>
          <w:sz w:val="26"/>
          <w:szCs w:val="26"/>
          <w:lang w:val="uk-UA"/>
        </w:rPr>
        <w:sectPr w:rsidR="000927C3" w:rsidSect="000927C3">
          <w:type w:val="continuous"/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E81227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</w:r>
      <w:r w:rsidRPr="00E81227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81227">
        <w:rPr>
          <w:rFonts w:ascii="Century" w:hAnsi="Century"/>
          <w:b/>
          <w:sz w:val="26"/>
          <w:szCs w:val="26"/>
          <w:lang w:val="uk-UA"/>
        </w:rPr>
        <w:t xml:space="preserve"> Володимир Р</w:t>
      </w:r>
      <w:r>
        <w:rPr>
          <w:rFonts w:ascii="Century" w:hAnsi="Century"/>
          <w:b/>
          <w:sz w:val="26"/>
          <w:szCs w:val="26"/>
          <w:lang w:val="uk-UA"/>
        </w:rPr>
        <w:t>ЕМЕНЯК</w:t>
      </w:r>
    </w:p>
    <w:p w:rsidR="0052777B" w:rsidRPr="00E81227" w:rsidRDefault="0052777B" w:rsidP="00F7751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2777B" w:rsidRPr="00E81227" w:rsidSect="0052777B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DFF" w:rsidRDefault="00FB1DFF" w:rsidP="003B75BB">
      <w:r>
        <w:separator/>
      </w:r>
    </w:p>
  </w:endnote>
  <w:endnote w:type="continuationSeparator" w:id="0">
    <w:p w:rsidR="00FB1DFF" w:rsidRDefault="00FB1DFF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DFF" w:rsidRDefault="00FB1DFF" w:rsidP="003B75BB">
      <w:r>
        <w:separator/>
      </w:r>
    </w:p>
  </w:footnote>
  <w:footnote w:type="continuationSeparator" w:id="0">
    <w:p w:rsidR="00FB1DFF" w:rsidRDefault="00FB1DFF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178"/>
    <w:rsid w:val="00036A3D"/>
    <w:rsid w:val="0007398D"/>
    <w:rsid w:val="000927C3"/>
    <w:rsid w:val="000D340C"/>
    <w:rsid w:val="000F0405"/>
    <w:rsid w:val="0012335B"/>
    <w:rsid w:val="001248AE"/>
    <w:rsid w:val="001413B3"/>
    <w:rsid w:val="001B0E3A"/>
    <w:rsid w:val="002337BC"/>
    <w:rsid w:val="00246B50"/>
    <w:rsid w:val="002A2479"/>
    <w:rsid w:val="002D4981"/>
    <w:rsid w:val="00307D07"/>
    <w:rsid w:val="00384178"/>
    <w:rsid w:val="00393B1D"/>
    <w:rsid w:val="003B75BB"/>
    <w:rsid w:val="003C17FD"/>
    <w:rsid w:val="004F2BF4"/>
    <w:rsid w:val="00506601"/>
    <w:rsid w:val="0052777B"/>
    <w:rsid w:val="0061322A"/>
    <w:rsid w:val="00727B0A"/>
    <w:rsid w:val="00745528"/>
    <w:rsid w:val="007A5F2A"/>
    <w:rsid w:val="00915407"/>
    <w:rsid w:val="009714A5"/>
    <w:rsid w:val="00B25AD5"/>
    <w:rsid w:val="00D1467C"/>
    <w:rsid w:val="00D64E11"/>
    <w:rsid w:val="00DF60E8"/>
    <w:rsid w:val="00E31A25"/>
    <w:rsid w:val="00E81227"/>
    <w:rsid w:val="00F70DE5"/>
    <w:rsid w:val="00F7751D"/>
    <w:rsid w:val="00FA3D02"/>
    <w:rsid w:val="00FB1DFF"/>
    <w:rsid w:val="00FF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173B2"/>
  <w15:docId w15:val="{87AB02F8-4133-452D-B609-492F9BE5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Stavovyi%20Andriy%20Ryslanivich\.Stavovyi%20&#1056;&#1086;&#1073;&#1086;&#1090;&#1072;\&#1053;&#1072;&#1089;&#1090;&#1088;&#1086;&#1102;&#1074;&#1072;&#1085;&#1110;%20&#1096;&#1072;&#1073;&#1083;&#1086;&#1085;&#1080;%20Office\!%20&#1053;&#1054;&#1042;&#1030;\&#1051;&#1110;&#1083;&#1110;\&#1044;&#1086;&#1079;&#1074;&#1110;&#1083;%20&#1055;&#1072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B14B750-6857-437B-BC17-1A3AB1D7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Дозвіл Паї</Template>
  <TotalTime>9</TotalTime>
  <Pages>21</Pages>
  <Words>30389</Words>
  <Characters>17322</Characters>
  <Application>Microsoft Office Word</Application>
  <DocSecurity>0</DocSecurity>
  <Lines>144</Lines>
  <Paragraphs>95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4</cp:revision>
  <dcterms:created xsi:type="dcterms:W3CDTF">2023-01-13T06:07:00Z</dcterms:created>
  <dcterms:modified xsi:type="dcterms:W3CDTF">2023-01-30T11:57:00Z</dcterms:modified>
</cp:coreProperties>
</file>